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B61D2" w14:textId="77777777" w:rsidR="00634145" w:rsidRDefault="00634145" w:rsidP="0063414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ROGGRER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924828A" w14:textId="77777777" w:rsidR="00634145" w:rsidRDefault="00634145" w:rsidP="00634145">
      <w:pPr>
        <w:pStyle w:val="NoSpacing"/>
        <w:jc w:val="both"/>
        <w:rPr>
          <w:rFonts w:cs="Times New Roman"/>
          <w:szCs w:val="24"/>
        </w:rPr>
      </w:pPr>
    </w:p>
    <w:p w14:paraId="68B0CC62" w14:textId="77777777" w:rsidR="00634145" w:rsidRDefault="00634145" w:rsidP="00634145">
      <w:pPr>
        <w:pStyle w:val="NoSpacing"/>
        <w:jc w:val="both"/>
        <w:rPr>
          <w:rFonts w:cs="Times New Roman"/>
          <w:szCs w:val="24"/>
        </w:rPr>
      </w:pPr>
    </w:p>
    <w:p w14:paraId="619DCD27" w14:textId="77777777" w:rsidR="00634145" w:rsidRDefault="00634145" w:rsidP="0063414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Robert Reder of </w:t>
      </w:r>
      <w:proofErr w:type="spellStart"/>
      <w:r>
        <w:rPr>
          <w:rFonts w:cs="Times New Roman"/>
          <w:szCs w:val="24"/>
        </w:rPr>
        <w:t>Wormshill</w:t>
      </w:r>
      <w:proofErr w:type="spellEnd"/>
      <w:r>
        <w:rPr>
          <w:rFonts w:cs="Times New Roman"/>
          <w:szCs w:val="24"/>
        </w:rPr>
        <w:t>, Kent(q.v.),</w:t>
      </w:r>
    </w:p>
    <w:p w14:paraId="7DD42D2D" w14:textId="77777777" w:rsidR="00634145" w:rsidRDefault="00634145" w:rsidP="0063414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his wife, Margaret(q.v.).</w:t>
      </w:r>
    </w:p>
    <w:p w14:paraId="4FD619A6" w14:textId="77777777" w:rsidR="00634145" w:rsidRDefault="00634145" w:rsidP="0063414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3A2CA59" w14:textId="77777777" w:rsidR="00634145" w:rsidRDefault="00634145" w:rsidP="00634145">
      <w:pPr>
        <w:pStyle w:val="NoSpacing"/>
        <w:jc w:val="both"/>
        <w:rPr>
          <w:rFonts w:cs="Times New Roman"/>
          <w:szCs w:val="24"/>
        </w:rPr>
      </w:pPr>
    </w:p>
    <w:p w14:paraId="77399863" w14:textId="77777777" w:rsidR="00634145" w:rsidRDefault="00634145" w:rsidP="00634145">
      <w:pPr>
        <w:pStyle w:val="NoSpacing"/>
        <w:jc w:val="both"/>
        <w:rPr>
          <w:rFonts w:cs="Times New Roman"/>
          <w:szCs w:val="24"/>
        </w:rPr>
      </w:pPr>
    </w:p>
    <w:p w14:paraId="779808EB" w14:textId="77777777" w:rsidR="00634145" w:rsidRDefault="00634145" w:rsidP="0063414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 December 2023</w:t>
      </w:r>
    </w:p>
    <w:p w14:paraId="622387A9" w14:textId="75A30310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1A5FD" w14:textId="77777777" w:rsidR="00634145" w:rsidRDefault="00634145" w:rsidP="009139A6">
      <w:r>
        <w:separator/>
      </w:r>
    </w:p>
  </w:endnote>
  <w:endnote w:type="continuationSeparator" w:id="0">
    <w:p w14:paraId="79A55BDD" w14:textId="77777777" w:rsidR="00634145" w:rsidRDefault="006341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E9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13A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680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366B2" w14:textId="77777777" w:rsidR="00634145" w:rsidRDefault="00634145" w:rsidP="009139A6">
      <w:r>
        <w:separator/>
      </w:r>
    </w:p>
  </w:footnote>
  <w:footnote w:type="continuationSeparator" w:id="0">
    <w:p w14:paraId="27D315FE" w14:textId="77777777" w:rsidR="00634145" w:rsidRDefault="006341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034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379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B9A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145"/>
    <w:rsid w:val="000666E0"/>
    <w:rsid w:val="002510B7"/>
    <w:rsid w:val="005C130B"/>
    <w:rsid w:val="0063414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D1421"/>
  <w15:chartTrackingRefBased/>
  <w15:docId w15:val="{0539D64D-CD71-49D1-BF38-5F6E0DE8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341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2024-01-20T21:31:00Z</dcterms:created>
  <dcterms:modified xsi:type="dcterms:W3CDTF">2024-01-20T21:32:00Z</dcterms:modified>
</cp:coreProperties>
</file>